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C1" w:rsidRPr="0004279C" w:rsidRDefault="00E720C1">
      <w:pPr>
        <w:rPr>
          <w:rFonts w:ascii="Times New Roman" w:hAnsi="Times New Roman" w:cs="Times New Roman"/>
          <w:sz w:val="28"/>
          <w:szCs w:val="28"/>
        </w:rPr>
      </w:pPr>
    </w:p>
    <w:p w:rsidR="00D53797" w:rsidRPr="0004279C" w:rsidRDefault="00D53797">
      <w:pPr>
        <w:rPr>
          <w:rFonts w:ascii="Times New Roman" w:hAnsi="Times New Roman" w:cs="Times New Roman"/>
          <w:sz w:val="28"/>
          <w:szCs w:val="28"/>
        </w:rPr>
      </w:pPr>
    </w:p>
    <w:p w:rsidR="00D53797" w:rsidRPr="0004279C" w:rsidRDefault="00D53797">
      <w:pPr>
        <w:rPr>
          <w:rFonts w:ascii="Times New Roman" w:hAnsi="Times New Roman" w:cs="Times New Roman"/>
          <w:sz w:val="28"/>
          <w:szCs w:val="28"/>
        </w:rPr>
      </w:pPr>
    </w:p>
    <w:p w:rsidR="00D53797" w:rsidRPr="0004279C" w:rsidRDefault="00D53797">
      <w:pPr>
        <w:rPr>
          <w:rFonts w:ascii="Times New Roman" w:hAnsi="Times New Roman" w:cs="Times New Roman"/>
          <w:sz w:val="28"/>
          <w:szCs w:val="28"/>
        </w:rPr>
      </w:pPr>
    </w:p>
    <w:p w:rsidR="00D53797" w:rsidRPr="0004279C" w:rsidRDefault="00D53797">
      <w:pPr>
        <w:rPr>
          <w:rFonts w:ascii="Times New Roman" w:hAnsi="Times New Roman" w:cs="Times New Roman"/>
          <w:sz w:val="28"/>
          <w:szCs w:val="28"/>
        </w:rPr>
      </w:pPr>
    </w:p>
    <w:p w:rsidR="00D53797" w:rsidRPr="0004279C" w:rsidRDefault="00D5379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3793"/>
      </w:tblGrid>
      <w:tr w:rsidR="009F7F71" w:rsidRPr="0004279C" w:rsidTr="00D85236">
        <w:trPr>
          <w:trHeight w:val="400"/>
        </w:trPr>
        <w:tc>
          <w:tcPr>
            <w:tcW w:w="5529" w:type="dxa"/>
          </w:tcPr>
          <w:p w:rsidR="009F7F71" w:rsidRDefault="009F7F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3" w:type="dxa"/>
          </w:tcPr>
          <w:p w:rsidR="00C22987" w:rsidRPr="00C96648" w:rsidRDefault="00BD67BA" w:rsidP="00FC59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648">
              <w:rPr>
                <w:rFonts w:ascii="Times New Roman" w:hAnsi="Times New Roman" w:cs="Times New Roman"/>
                <w:b/>
                <w:sz w:val="28"/>
                <w:szCs w:val="28"/>
              </w:rPr>
              <w:t>Аппарат Правительства Кыргызской Республики</w:t>
            </w:r>
          </w:p>
        </w:tc>
      </w:tr>
      <w:tr w:rsidR="00D53797" w:rsidRPr="0004279C" w:rsidTr="00D85236">
        <w:tc>
          <w:tcPr>
            <w:tcW w:w="9322" w:type="dxa"/>
            <w:gridSpan w:val="2"/>
          </w:tcPr>
          <w:p w:rsidR="00CD1E42" w:rsidRPr="0004279C" w:rsidRDefault="00CD1E42" w:rsidP="00404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F4F" w:rsidRPr="003F7F4F" w:rsidRDefault="003F7F4F" w:rsidP="00161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F4F">
        <w:rPr>
          <w:rFonts w:ascii="Times New Roman" w:hAnsi="Times New Roman" w:cs="Times New Roman"/>
          <w:sz w:val="28"/>
          <w:szCs w:val="28"/>
        </w:rPr>
        <w:t>Министерство транспорта и коммуникаций Кыргызской Республики  в соответствии с требованиями ст. 22 Закона Кыргызской Республики «О нормативных правовых актах Кыргызской Республики» просит разместить</w:t>
      </w:r>
      <w:r w:rsidR="00BE1630">
        <w:rPr>
          <w:rFonts w:ascii="Times New Roman" w:hAnsi="Times New Roman" w:cs="Times New Roman"/>
          <w:sz w:val="28"/>
          <w:szCs w:val="28"/>
        </w:rPr>
        <w:t xml:space="preserve"> </w:t>
      </w:r>
      <w:r w:rsidRPr="003F7F4F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BE1630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Pr="003F7F4F">
        <w:rPr>
          <w:rFonts w:ascii="Times New Roman" w:hAnsi="Times New Roman" w:cs="Times New Roman"/>
          <w:sz w:val="28"/>
          <w:szCs w:val="28"/>
        </w:rPr>
        <w:t>Кыргызской Республ</w:t>
      </w:r>
      <w:r w:rsidR="00611919">
        <w:rPr>
          <w:rFonts w:ascii="Times New Roman" w:hAnsi="Times New Roman" w:cs="Times New Roman"/>
          <w:sz w:val="28"/>
          <w:szCs w:val="28"/>
        </w:rPr>
        <w:t>ики «</w:t>
      </w:r>
      <w:r w:rsidR="00723EEC" w:rsidRPr="00723EEC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«О внесении изменений и дополнений в некоторые законодательные акты Кыргызской Республики» и утверждении Положения </w:t>
      </w:r>
      <w:r w:rsidR="005B51E4">
        <w:rPr>
          <w:rFonts w:ascii="Times New Roman" w:hAnsi="Times New Roman" w:cs="Times New Roman"/>
          <w:sz w:val="28"/>
          <w:szCs w:val="28"/>
        </w:rPr>
        <w:t>«О</w:t>
      </w:r>
      <w:r w:rsidR="00723EEC" w:rsidRPr="00723EEC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D86911">
        <w:rPr>
          <w:rFonts w:ascii="Times New Roman" w:hAnsi="Times New Roman" w:cs="Times New Roman"/>
          <w:sz w:val="28"/>
          <w:szCs w:val="28"/>
        </w:rPr>
        <w:t>ис</w:t>
      </w:r>
      <w:r w:rsidR="00723EEC" w:rsidRPr="00723EEC">
        <w:rPr>
          <w:rFonts w:ascii="Times New Roman" w:hAnsi="Times New Roman" w:cs="Times New Roman"/>
          <w:sz w:val="28"/>
          <w:szCs w:val="28"/>
        </w:rPr>
        <w:t>пользования земель автомобильных дорог общего пользования</w:t>
      </w:r>
      <w:r w:rsidRPr="003F7F4F">
        <w:rPr>
          <w:rFonts w:ascii="Times New Roman" w:hAnsi="Times New Roman" w:cs="Times New Roman"/>
          <w:sz w:val="28"/>
          <w:szCs w:val="28"/>
        </w:rPr>
        <w:t>» для общественного обсуждения на официальном</w:t>
      </w:r>
      <w:proofErr w:type="gramEnd"/>
      <w:r w:rsidRPr="003F7F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7F4F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3F7F4F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Республики.</w:t>
      </w:r>
    </w:p>
    <w:p w:rsidR="009A3818" w:rsidRDefault="009A3818" w:rsidP="00161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пункту 56 Регламента Правительства Кыргызской Республики, данный проект направляется на официальном языке.</w:t>
      </w:r>
    </w:p>
    <w:p w:rsidR="003F7F4F" w:rsidRPr="003F7F4F" w:rsidRDefault="003F7F4F" w:rsidP="001616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F4F">
        <w:rPr>
          <w:rFonts w:ascii="Times New Roman" w:hAnsi="Times New Roman" w:cs="Times New Roman"/>
          <w:sz w:val="28"/>
          <w:szCs w:val="28"/>
        </w:rPr>
        <w:t xml:space="preserve">В период общественного обсуждения замечания и предложения к проекту </w:t>
      </w:r>
      <w:r w:rsidR="00BD67B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3F7F4F">
        <w:rPr>
          <w:rFonts w:ascii="Times New Roman" w:hAnsi="Times New Roman" w:cs="Times New Roman"/>
          <w:sz w:val="28"/>
          <w:szCs w:val="28"/>
        </w:rPr>
        <w:t>просим направлять по электронному адресу:</w:t>
      </w:r>
      <w:r w:rsidR="00D63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7BA">
        <w:rPr>
          <w:rFonts w:ascii="Times New Roman" w:hAnsi="Times New Roman" w:cs="Times New Roman"/>
          <w:sz w:val="28"/>
          <w:szCs w:val="28"/>
          <w:lang w:val="en-US"/>
        </w:rPr>
        <w:t>masylbekov</w:t>
      </w:r>
      <w:proofErr w:type="spellEnd"/>
      <w:r w:rsidR="00BD67BA" w:rsidRPr="00BD67B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BD67BA">
        <w:rPr>
          <w:rFonts w:ascii="Times New Roman" w:hAnsi="Times New Roman" w:cs="Times New Roman"/>
          <w:sz w:val="28"/>
          <w:szCs w:val="28"/>
          <w:lang w:val="en-US"/>
        </w:rPr>
        <w:t>mtk</w:t>
      </w:r>
      <w:proofErr w:type="spellEnd"/>
      <w:r w:rsidR="00BD67BA" w:rsidRPr="00BD67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D67BA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BD67BA" w:rsidRPr="00BD67BA">
        <w:rPr>
          <w:rFonts w:ascii="Times New Roman" w:hAnsi="Times New Roman" w:cs="Times New Roman"/>
          <w:sz w:val="28"/>
          <w:szCs w:val="28"/>
        </w:rPr>
        <w:t>.</w:t>
      </w:r>
      <w:r w:rsidR="00BD67BA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3F7F4F">
        <w:rPr>
          <w:rFonts w:ascii="Times New Roman" w:hAnsi="Times New Roman" w:cs="Times New Roman"/>
          <w:sz w:val="28"/>
          <w:szCs w:val="28"/>
        </w:rPr>
        <w:t xml:space="preserve"> или по адресу: г.</w:t>
      </w:r>
      <w:r w:rsidR="00262DCF">
        <w:rPr>
          <w:rFonts w:ascii="Times New Roman" w:hAnsi="Times New Roman" w:cs="Times New Roman"/>
          <w:sz w:val="28"/>
          <w:szCs w:val="28"/>
        </w:rPr>
        <w:t xml:space="preserve"> </w:t>
      </w:r>
      <w:r w:rsidRPr="003F7F4F">
        <w:rPr>
          <w:rFonts w:ascii="Times New Roman" w:hAnsi="Times New Roman" w:cs="Times New Roman"/>
          <w:sz w:val="28"/>
          <w:szCs w:val="28"/>
        </w:rPr>
        <w:t xml:space="preserve">Бишкек, ул. </w:t>
      </w:r>
      <w:r w:rsidR="00BD67BA">
        <w:rPr>
          <w:rFonts w:ascii="Times New Roman" w:hAnsi="Times New Roman" w:cs="Times New Roman"/>
          <w:sz w:val="28"/>
          <w:szCs w:val="28"/>
        </w:rPr>
        <w:t>Исанова, 42</w:t>
      </w:r>
      <w:r w:rsidRPr="003F7F4F">
        <w:rPr>
          <w:rFonts w:ascii="Times New Roman" w:hAnsi="Times New Roman" w:cs="Times New Roman"/>
          <w:sz w:val="28"/>
          <w:szCs w:val="28"/>
        </w:rPr>
        <w:t xml:space="preserve">, МТиК КР. Контактное лицо: </w:t>
      </w:r>
      <w:r w:rsidR="00BD67BA">
        <w:rPr>
          <w:rFonts w:ascii="Times New Roman" w:hAnsi="Times New Roman" w:cs="Times New Roman"/>
          <w:sz w:val="28"/>
          <w:szCs w:val="28"/>
        </w:rPr>
        <w:t xml:space="preserve">Асылбеков </w:t>
      </w:r>
      <w:r w:rsidR="00A80E5D">
        <w:rPr>
          <w:rFonts w:ascii="Times New Roman" w:hAnsi="Times New Roman" w:cs="Times New Roman"/>
          <w:sz w:val="28"/>
          <w:szCs w:val="28"/>
        </w:rPr>
        <w:t>М.А.</w:t>
      </w:r>
      <w:r w:rsidRPr="003F7F4F">
        <w:rPr>
          <w:rFonts w:ascii="Times New Roman" w:hAnsi="Times New Roman" w:cs="Times New Roman"/>
          <w:sz w:val="28"/>
          <w:szCs w:val="28"/>
        </w:rPr>
        <w:t xml:space="preserve"> (тел.: 0312</w:t>
      </w:r>
      <w:r w:rsidR="00BD67BA">
        <w:rPr>
          <w:rFonts w:ascii="Times New Roman" w:hAnsi="Times New Roman" w:cs="Times New Roman"/>
          <w:sz w:val="28"/>
          <w:szCs w:val="28"/>
        </w:rPr>
        <w:t>-31-43-20</w:t>
      </w:r>
      <w:r w:rsidRPr="003F7F4F">
        <w:rPr>
          <w:rFonts w:ascii="Times New Roman" w:hAnsi="Times New Roman" w:cs="Times New Roman"/>
          <w:sz w:val="28"/>
          <w:szCs w:val="28"/>
        </w:rPr>
        <w:t>, факс: 0312</w:t>
      </w:r>
      <w:r w:rsidR="00BD67BA">
        <w:rPr>
          <w:rFonts w:ascii="Times New Roman" w:hAnsi="Times New Roman" w:cs="Times New Roman"/>
          <w:sz w:val="28"/>
          <w:szCs w:val="28"/>
        </w:rPr>
        <w:t>-31-43-1</w:t>
      </w:r>
      <w:r w:rsidRPr="003F7F4F">
        <w:rPr>
          <w:rFonts w:ascii="Times New Roman" w:hAnsi="Times New Roman" w:cs="Times New Roman"/>
          <w:sz w:val="28"/>
          <w:szCs w:val="28"/>
        </w:rPr>
        <w:t xml:space="preserve">0).    </w:t>
      </w:r>
    </w:p>
    <w:p w:rsidR="003F7F4F" w:rsidRPr="0016164F" w:rsidRDefault="003F7F4F" w:rsidP="001E5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28"/>
        </w:rPr>
      </w:pPr>
    </w:p>
    <w:p w:rsidR="001E5A25" w:rsidRPr="00064B3B" w:rsidRDefault="001E5A25" w:rsidP="005F361A">
      <w:pPr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64B3B">
        <w:rPr>
          <w:rFonts w:ascii="Times New Roman" w:hAnsi="Times New Roman"/>
          <w:sz w:val="24"/>
          <w:szCs w:val="24"/>
        </w:rPr>
        <w:t xml:space="preserve">Приложение: 1. Проект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064B3B">
        <w:rPr>
          <w:rFonts w:ascii="Times New Roman" w:hAnsi="Times New Roman"/>
          <w:sz w:val="24"/>
          <w:szCs w:val="24"/>
        </w:rPr>
        <w:t xml:space="preserve">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4B3B">
        <w:rPr>
          <w:rFonts w:ascii="Times New Roman" w:hAnsi="Times New Roman"/>
          <w:sz w:val="24"/>
          <w:szCs w:val="24"/>
        </w:rPr>
        <w:t>н</w:t>
      </w:r>
      <w:proofErr w:type="gramEnd"/>
      <w:r w:rsidRPr="00064B3B">
        <w:rPr>
          <w:rFonts w:ascii="Times New Roman" w:hAnsi="Times New Roman"/>
          <w:sz w:val="24"/>
          <w:szCs w:val="24"/>
        </w:rPr>
        <w:t>а 2-х л</w:t>
      </w:r>
      <w:r w:rsidRPr="00064B3B">
        <w:rPr>
          <w:rFonts w:ascii="Times New Roman" w:hAnsi="Times New Roman"/>
          <w:sz w:val="24"/>
          <w:szCs w:val="24"/>
          <w:lang w:val="ky-KG"/>
        </w:rPr>
        <w:t>истах</w:t>
      </w:r>
      <w:r w:rsidRPr="00064B3B">
        <w:rPr>
          <w:rFonts w:ascii="Times New Roman" w:hAnsi="Times New Roman"/>
          <w:sz w:val="24"/>
          <w:szCs w:val="24"/>
        </w:rPr>
        <w:t>;</w:t>
      </w:r>
    </w:p>
    <w:p w:rsidR="001E5A25" w:rsidRPr="00064B3B" w:rsidRDefault="001E5A25" w:rsidP="001E5A25">
      <w:pPr>
        <w:spacing w:after="0"/>
        <w:rPr>
          <w:rFonts w:ascii="Times New Roman" w:hAnsi="Times New Roman"/>
          <w:sz w:val="24"/>
          <w:szCs w:val="24"/>
        </w:rPr>
      </w:pPr>
      <w:r w:rsidRPr="00064B3B">
        <w:rPr>
          <w:rFonts w:ascii="Times New Roman" w:hAnsi="Times New Roman"/>
          <w:sz w:val="24"/>
          <w:szCs w:val="24"/>
        </w:rPr>
        <w:tab/>
      </w:r>
      <w:r w:rsidRPr="00064B3B">
        <w:rPr>
          <w:rFonts w:ascii="Times New Roman" w:hAnsi="Times New Roman"/>
          <w:sz w:val="24"/>
          <w:szCs w:val="24"/>
        </w:rPr>
        <w:tab/>
      </w:r>
      <w:r w:rsidR="005F361A">
        <w:rPr>
          <w:rFonts w:ascii="Times New Roman" w:hAnsi="Times New Roman"/>
          <w:sz w:val="24"/>
          <w:szCs w:val="24"/>
        </w:rPr>
        <w:tab/>
      </w:r>
      <w:r w:rsidRPr="00064B3B">
        <w:rPr>
          <w:rFonts w:ascii="Times New Roman" w:hAnsi="Times New Roman"/>
          <w:sz w:val="24"/>
          <w:szCs w:val="24"/>
        </w:rPr>
        <w:t xml:space="preserve">2. Справка-обоснование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4B3B">
        <w:rPr>
          <w:rFonts w:ascii="Times New Roman" w:hAnsi="Times New Roman"/>
          <w:sz w:val="24"/>
          <w:szCs w:val="24"/>
        </w:rPr>
        <w:t>н</w:t>
      </w:r>
      <w:proofErr w:type="gramEnd"/>
      <w:r w:rsidRPr="00064B3B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2</w:t>
      </w:r>
      <w:r w:rsidRPr="00064B3B">
        <w:rPr>
          <w:rFonts w:ascii="Times New Roman" w:hAnsi="Times New Roman"/>
          <w:sz w:val="24"/>
          <w:szCs w:val="24"/>
        </w:rPr>
        <w:t>-х л</w:t>
      </w:r>
      <w:r w:rsidRPr="00064B3B">
        <w:rPr>
          <w:rFonts w:ascii="Times New Roman" w:hAnsi="Times New Roman"/>
          <w:sz w:val="24"/>
          <w:szCs w:val="24"/>
          <w:lang w:val="ky-KG"/>
        </w:rPr>
        <w:t>истах</w:t>
      </w:r>
      <w:r w:rsidRPr="00064B3B">
        <w:rPr>
          <w:rFonts w:ascii="Times New Roman" w:hAnsi="Times New Roman"/>
          <w:sz w:val="24"/>
          <w:szCs w:val="24"/>
        </w:rPr>
        <w:t>;</w:t>
      </w:r>
    </w:p>
    <w:p w:rsidR="001E5A25" w:rsidRPr="00064B3B" w:rsidRDefault="001E5A25" w:rsidP="001E5A25">
      <w:pPr>
        <w:spacing w:after="0"/>
        <w:rPr>
          <w:rFonts w:ascii="Times New Roman" w:hAnsi="Times New Roman"/>
          <w:sz w:val="24"/>
          <w:szCs w:val="24"/>
        </w:rPr>
      </w:pPr>
      <w:r w:rsidRPr="00064B3B">
        <w:rPr>
          <w:rFonts w:ascii="Times New Roman" w:hAnsi="Times New Roman"/>
          <w:sz w:val="24"/>
          <w:szCs w:val="24"/>
        </w:rPr>
        <w:tab/>
      </w:r>
      <w:r w:rsidRPr="00064B3B">
        <w:rPr>
          <w:rFonts w:ascii="Times New Roman" w:hAnsi="Times New Roman"/>
          <w:sz w:val="24"/>
          <w:szCs w:val="24"/>
        </w:rPr>
        <w:tab/>
      </w:r>
      <w:r w:rsidR="005F361A">
        <w:rPr>
          <w:rFonts w:ascii="Times New Roman" w:hAnsi="Times New Roman"/>
          <w:sz w:val="24"/>
          <w:szCs w:val="24"/>
        </w:rPr>
        <w:tab/>
      </w:r>
      <w:r w:rsidRPr="00064B3B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Законопроект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64B3B">
        <w:rPr>
          <w:rFonts w:ascii="Times New Roman" w:hAnsi="Times New Roman"/>
          <w:sz w:val="24"/>
          <w:szCs w:val="24"/>
        </w:rPr>
        <w:t>н</w:t>
      </w:r>
      <w:proofErr w:type="gramEnd"/>
      <w:r w:rsidRPr="00064B3B">
        <w:rPr>
          <w:rFonts w:ascii="Times New Roman" w:hAnsi="Times New Roman"/>
          <w:sz w:val="24"/>
          <w:szCs w:val="24"/>
        </w:rPr>
        <w:t xml:space="preserve">а </w:t>
      </w:r>
      <w:r w:rsidR="003B0C2E">
        <w:rPr>
          <w:rFonts w:ascii="Times New Roman" w:hAnsi="Times New Roman"/>
          <w:sz w:val="24"/>
          <w:szCs w:val="24"/>
        </w:rPr>
        <w:t>5</w:t>
      </w:r>
      <w:r w:rsidRPr="00064B3B">
        <w:rPr>
          <w:rFonts w:ascii="Times New Roman" w:hAnsi="Times New Roman"/>
          <w:sz w:val="24"/>
          <w:szCs w:val="24"/>
        </w:rPr>
        <w:t>-и листах;</w:t>
      </w:r>
    </w:p>
    <w:p w:rsidR="001E5A25" w:rsidRDefault="001E5A25" w:rsidP="001E5A25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064B3B">
        <w:rPr>
          <w:rFonts w:ascii="Times New Roman" w:hAnsi="Times New Roman"/>
          <w:sz w:val="24"/>
          <w:szCs w:val="24"/>
          <w:lang w:val="ky-KG"/>
        </w:rPr>
        <w:t xml:space="preserve">                   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64B3B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64B3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F361A">
        <w:rPr>
          <w:rFonts w:ascii="Times New Roman" w:hAnsi="Times New Roman"/>
          <w:sz w:val="24"/>
          <w:szCs w:val="24"/>
          <w:lang w:val="ky-KG"/>
        </w:rPr>
        <w:tab/>
      </w:r>
      <w:r w:rsidRPr="00064B3B">
        <w:rPr>
          <w:rFonts w:ascii="Times New Roman" w:hAnsi="Times New Roman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Проект положения</w:t>
      </w:r>
      <w:r w:rsidRPr="00064B3B">
        <w:rPr>
          <w:rFonts w:ascii="Times New Roman" w:hAnsi="Times New Roman"/>
          <w:sz w:val="24"/>
          <w:szCs w:val="24"/>
        </w:rPr>
        <w:t xml:space="preserve">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>а 27</w:t>
      </w:r>
      <w:r w:rsidRPr="00064B3B">
        <w:rPr>
          <w:rFonts w:ascii="Times New Roman" w:hAnsi="Times New Roman"/>
          <w:sz w:val="24"/>
          <w:szCs w:val="24"/>
        </w:rPr>
        <w:t>-и л</w:t>
      </w:r>
      <w:r w:rsidRPr="00064B3B">
        <w:rPr>
          <w:rFonts w:ascii="Times New Roman" w:hAnsi="Times New Roman"/>
          <w:sz w:val="24"/>
          <w:szCs w:val="24"/>
          <w:lang w:val="ky-KG"/>
        </w:rPr>
        <w:t>истах;</w:t>
      </w:r>
    </w:p>
    <w:p w:rsidR="00891205" w:rsidRDefault="00891205" w:rsidP="001E5A25">
      <w:pPr>
        <w:spacing w:after="0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5. Сравнительная таблица </w:t>
      </w:r>
      <w:r w:rsidR="00231CE0">
        <w:rPr>
          <w:rFonts w:ascii="Times New Roman" w:hAnsi="Times New Roman"/>
          <w:sz w:val="24"/>
          <w:szCs w:val="24"/>
          <w:lang w:val="ky-KG"/>
        </w:rPr>
        <w:t>законопроекта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ky-KG"/>
        </w:rPr>
        <w:t>н</w:t>
      </w:r>
      <w:proofErr w:type="gramEnd"/>
      <w:r>
        <w:rPr>
          <w:rFonts w:ascii="Times New Roman" w:hAnsi="Times New Roman"/>
          <w:sz w:val="24"/>
          <w:szCs w:val="24"/>
          <w:lang w:val="ky-KG"/>
        </w:rPr>
        <w:t xml:space="preserve">а </w:t>
      </w:r>
      <w:r w:rsidR="00BE5CB6">
        <w:rPr>
          <w:rFonts w:ascii="Times New Roman" w:hAnsi="Times New Roman"/>
          <w:sz w:val="24"/>
          <w:szCs w:val="24"/>
          <w:lang w:val="ky-KG"/>
        </w:rPr>
        <w:t>21-м листе</w:t>
      </w:r>
      <w:r w:rsidR="00B80BB6">
        <w:rPr>
          <w:rFonts w:ascii="Times New Roman" w:hAnsi="Times New Roman"/>
          <w:sz w:val="24"/>
          <w:szCs w:val="24"/>
          <w:lang w:val="ky-KG"/>
        </w:rPr>
        <w:t>;</w:t>
      </w:r>
    </w:p>
    <w:p w:rsidR="00B80BB6" w:rsidRPr="00064B3B" w:rsidRDefault="00B80BB6" w:rsidP="00421AE7">
      <w:pPr>
        <w:spacing w:after="0"/>
        <w:ind w:left="2127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6. Сравнительная таблица</w:t>
      </w:r>
      <w:r w:rsidR="00231CE0">
        <w:rPr>
          <w:rFonts w:ascii="Times New Roman" w:hAnsi="Times New Roman"/>
          <w:sz w:val="24"/>
          <w:szCs w:val="24"/>
          <w:lang w:val="ky-KG"/>
        </w:rPr>
        <w:t xml:space="preserve"> проекта постановления ПКР </w:t>
      </w:r>
      <w:r w:rsidR="006E6FE1">
        <w:rPr>
          <w:rFonts w:ascii="Times New Roman" w:hAnsi="Times New Roman"/>
          <w:sz w:val="24"/>
          <w:szCs w:val="24"/>
        </w:rPr>
        <w:t>на оф. яз</w:t>
      </w:r>
      <w:proofErr w:type="gramStart"/>
      <w:r w:rsidR="006E6FE1">
        <w:rPr>
          <w:rFonts w:ascii="Times New Roman" w:hAnsi="Times New Roman"/>
          <w:sz w:val="24"/>
          <w:szCs w:val="24"/>
        </w:rPr>
        <w:t>.</w:t>
      </w:r>
      <w:proofErr w:type="gramEnd"/>
      <w:r w:rsidR="006E6F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31CE0">
        <w:rPr>
          <w:rFonts w:ascii="Times New Roman" w:hAnsi="Times New Roman"/>
          <w:sz w:val="24"/>
          <w:szCs w:val="24"/>
          <w:lang w:val="ky-KG"/>
        </w:rPr>
        <w:t>н</w:t>
      </w:r>
      <w:proofErr w:type="gramEnd"/>
      <w:r w:rsidR="00231CE0">
        <w:rPr>
          <w:rFonts w:ascii="Times New Roman" w:hAnsi="Times New Roman"/>
          <w:sz w:val="24"/>
          <w:szCs w:val="24"/>
          <w:lang w:val="ky-KG"/>
        </w:rPr>
        <w:t>а 1-м листе;</w:t>
      </w:r>
    </w:p>
    <w:p w:rsidR="001E5A25" w:rsidRDefault="001E5A25" w:rsidP="001E5A25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064B3B">
        <w:rPr>
          <w:rFonts w:ascii="Times New Roman" w:hAnsi="Times New Roman"/>
          <w:sz w:val="24"/>
          <w:szCs w:val="24"/>
          <w:lang w:val="ky-KG"/>
        </w:rPr>
        <w:t xml:space="preserve">                      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064B3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5F361A">
        <w:rPr>
          <w:rFonts w:ascii="Times New Roman" w:hAnsi="Times New Roman"/>
          <w:sz w:val="24"/>
          <w:szCs w:val="24"/>
          <w:lang w:val="ky-KG"/>
        </w:rPr>
        <w:tab/>
      </w:r>
      <w:r w:rsidR="00421AE7">
        <w:rPr>
          <w:rFonts w:ascii="Times New Roman" w:hAnsi="Times New Roman"/>
          <w:sz w:val="24"/>
          <w:szCs w:val="24"/>
          <w:lang w:val="ky-KG"/>
        </w:rPr>
        <w:t>7</w:t>
      </w:r>
      <w:r w:rsidRPr="00064B3B">
        <w:rPr>
          <w:rFonts w:ascii="Times New Roman" w:hAnsi="Times New Roman"/>
          <w:sz w:val="24"/>
          <w:szCs w:val="24"/>
          <w:lang w:val="ky-KG"/>
        </w:rPr>
        <w:t>.</w:t>
      </w:r>
      <w:r w:rsidR="00F74303">
        <w:rPr>
          <w:rFonts w:ascii="Times New Roman" w:hAnsi="Times New Roman"/>
          <w:sz w:val="24"/>
          <w:szCs w:val="24"/>
          <w:lang w:val="ky-KG"/>
        </w:rPr>
        <w:t xml:space="preserve"> Презентация на </w:t>
      </w:r>
      <w:r w:rsidR="006738C7">
        <w:rPr>
          <w:rFonts w:ascii="Times New Roman" w:hAnsi="Times New Roman"/>
          <w:sz w:val="24"/>
          <w:szCs w:val="24"/>
          <w:lang w:val="ky-KG"/>
        </w:rPr>
        <w:t>5-и листах</w:t>
      </w:r>
      <w:r w:rsidRPr="00064B3B">
        <w:rPr>
          <w:rFonts w:ascii="Times New Roman" w:hAnsi="Times New Roman"/>
          <w:sz w:val="24"/>
          <w:szCs w:val="24"/>
          <w:lang w:val="ky-KG"/>
        </w:rPr>
        <w:t>;</w:t>
      </w:r>
    </w:p>
    <w:p w:rsidR="001E5A25" w:rsidRDefault="00A60359" w:rsidP="00A6035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="00421AE7">
        <w:rPr>
          <w:rFonts w:ascii="Times New Roman" w:hAnsi="Times New Roman"/>
          <w:sz w:val="24"/>
          <w:szCs w:val="24"/>
          <w:lang w:val="ky-KG"/>
        </w:rPr>
        <w:t>8</w:t>
      </w:r>
      <w:r w:rsidR="001E5A25" w:rsidRPr="00064B3B">
        <w:rPr>
          <w:rFonts w:ascii="Times New Roman" w:hAnsi="Times New Roman"/>
          <w:sz w:val="24"/>
          <w:szCs w:val="24"/>
          <w:lang w:val="ky-KG"/>
        </w:rPr>
        <w:t xml:space="preserve">. Электронный вариант на 1-м </w:t>
      </w:r>
      <w:r w:rsidR="001E5A25" w:rsidRPr="00064B3B">
        <w:rPr>
          <w:rFonts w:ascii="Times New Roman" w:hAnsi="Times New Roman"/>
          <w:sz w:val="24"/>
          <w:szCs w:val="24"/>
          <w:lang w:val="en-US"/>
        </w:rPr>
        <w:t>CD</w:t>
      </w:r>
      <w:r w:rsidR="001E5A25" w:rsidRPr="00064B3B">
        <w:rPr>
          <w:rFonts w:ascii="Times New Roman" w:hAnsi="Times New Roman"/>
          <w:sz w:val="24"/>
          <w:szCs w:val="24"/>
        </w:rPr>
        <w:t>-диске.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D5A4B" w:rsidRPr="0004279C" w:rsidTr="00D85236">
        <w:tc>
          <w:tcPr>
            <w:tcW w:w="9288" w:type="dxa"/>
          </w:tcPr>
          <w:p w:rsidR="00365AA5" w:rsidRPr="0016164F" w:rsidRDefault="00365AA5" w:rsidP="007115D5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  <w:p w:rsidR="000D5A4B" w:rsidRPr="0004279C" w:rsidRDefault="007904E0" w:rsidP="007115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статс-секретаря</w:t>
            </w:r>
            <w:r w:rsidR="000D5A4B" w:rsidRPr="0004279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D5A4B" w:rsidRPr="0004279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D5A4B" w:rsidRPr="0004279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D5A4B" w:rsidRPr="0004279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D5A4B" w:rsidRPr="0004279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Э.А.Мамыркалиев</w:t>
            </w:r>
            <w:proofErr w:type="spellEnd"/>
          </w:p>
          <w:p w:rsidR="000D5A4B" w:rsidRPr="0016164F" w:rsidRDefault="000D5A4B" w:rsidP="007115D5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16164F" w:rsidRDefault="0016164F" w:rsidP="0016164F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</w:p>
    <w:p w:rsidR="0016164F" w:rsidRDefault="0016164F" w:rsidP="0016164F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  <w:r w:rsidRPr="00CC75DE">
        <w:rPr>
          <w:rFonts w:ascii="Times New Roman" w:hAnsi="Times New Roman" w:cs="Times New Roman"/>
          <w:sz w:val="16"/>
          <w:szCs w:val="28"/>
        </w:rPr>
        <w:t>УАД</w:t>
      </w:r>
      <w:r>
        <w:rPr>
          <w:rFonts w:ascii="Times New Roman" w:hAnsi="Times New Roman" w:cs="Times New Roman"/>
          <w:sz w:val="16"/>
          <w:szCs w:val="28"/>
        </w:rPr>
        <w:t xml:space="preserve"> Нач. </w:t>
      </w:r>
      <w:proofErr w:type="spellStart"/>
      <w:r>
        <w:rPr>
          <w:rFonts w:ascii="Times New Roman" w:hAnsi="Times New Roman" w:cs="Times New Roman"/>
          <w:sz w:val="16"/>
          <w:szCs w:val="28"/>
        </w:rPr>
        <w:t>М.Алыпсатаров</w:t>
      </w:r>
      <w:proofErr w:type="spellEnd"/>
    </w:p>
    <w:p w:rsidR="0016164F" w:rsidRPr="00CC75DE" w:rsidRDefault="0016164F" w:rsidP="0016164F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  <w:proofErr w:type="spellStart"/>
      <w:r>
        <w:rPr>
          <w:rFonts w:ascii="Times New Roman" w:hAnsi="Times New Roman" w:cs="Times New Roman"/>
          <w:sz w:val="16"/>
          <w:szCs w:val="28"/>
        </w:rPr>
        <w:t>Гл.с</w:t>
      </w:r>
      <w:proofErr w:type="spellEnd"/>
      <w:r>
        <w:rPr>
          <w:rFonts w:ascii="Times New Roman" w:hAnsi="Times New Roman" w:cs="Times New Roman"/>
          <w:sz w:val="16"/>
          <w:szCs w:val="28"/>
        </w:rPr>
        <w:t xml:space="preserve">.-ю. </w:t>
      </w:r>
      <w:proofErr w:type="spellStart"/>
      <w:r>
        <w:rPr>
          <w:rFonts w:ascii="Times New Roman" w:hAnsi="Times New Roman" w:cs="Times New Roman"/>
          <w:sz w:val="16"/>
          <w:szCs w:val="28"/>
        </w:rPr>
        <w:t>К.Бейшеев</w:t>
      </w:r>
      <w:proofErr w:type="spellEnd"/>
    </w:p>
    <w:p w:rsidR="0016164F" w:rsidRDefault="0016164F" w:rsidP="0016164F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  <w:r w:rsidRPr="00762D10">
        <w:rPr>
          <w:rFonts w:ascii="Times New Roman" w:hAnsi="Times New Roman" w:cs="Times New Roman"/>
          <w:sz w:val="16"/>
          <w:szCs w:val="28"/>
        </w:rPr>
        <w:t xml:space="preserve">Исп. </w:t>
      </w:r>
      <w:proofErr w:type="spellStart"/>
      <w:r w:rsidRPr="00762D10">
        <w:rPr>
          <w:rFonts w:ascii="Times New Roman" w:hAnsi="Times New Roman" w:cs="Times New Roman"/>
          <w:sz w:val="16"/>
          <w:szCs w:val="28"/>
        </w:rPr>
        <w:t>М.Асылбеков</w:t>
      </w:r>
      <w:proofErr w:type="spellEnd"/>
    </w:p>
    <w:p w:rsidR="0016164F" w:rsidRPr="00762D10" w:rsidRDefault="0016164F" w:rsidP="0016164F">
      <w:pPr>
        <w:spacing w:after="0"/>
        <w:jc w:val="both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16"/>
          <w:szCs w:val="28"/>
        </w:rPr>
        <w:t>ЮО</w:t>
      </w:r>
      <w:proofErr w:type="gramStart"/>
      <w:r>
        <w:rPr>
          <w:rFonts w:ascii="Times New Roman" w:hAnsi="Times New Roman" w:cs="Times New Roman"/>
          <w:sz w:val="1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28"/>
        </w:rPr>
        <w:t>З</w:t>
      </w:r>
      <w:proofErr w:type="gramEnd"/>
      <w:r>
        <w:rPr>
          <w:rFonts w:ascii="Times New Roman" w:hAnsi="Times New Roman" w:cs="Times New Roman"/>
          <w:sz w:val="16"/>
          <w:szCs w:val="28"/>
        </w:rPr>
        <w:t>ав.о</w:t>
      </w:r>
      <w:proofErr w:type="spellEnd"/>
      <w:r>
        <w:rPr>
          <w:rFonts w:ascii="Times New Roman" w:hAnsi="Times New Roman" w:cs="Times New Roman"/>
          <w:sz w:val="16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16"/>
          <w:szCs w:val="28"/>
        </w:rPr>
        <w:t>У.Смаилов</w:t>
      </w:r>
      <w:proofErr w:type="spellEnd"/>
    </w:p>
    <w:p w:rsidR="00D53797" w:rsidRPr="0004279C" w:rsidRDefault="0016164F" w:rsidP="0016164F">
      <w:pPr>
        <w:spacing w:after="0"/>
        <w:rPr>
          <w:rFonts w:ascii="Times New Roman" w:hAnsi="Times New Roman" w:cs="Times New Roman"/>
          <w:sz w:val="10"/>
          <w:szCs w:val="28"/>
        </w:rPr>
      </w:pPr>
      <w:r w:rsidRPr="00CD1E42">
        <w:rPr>
          <w:rFonts w:ascii="Times New Roman" w:hAnsi="Times New Roman" w:cs="Times New Roman"/>
          <w:sz w:val="16"/>
          <w:szCs w:val="28"/>
        </w:rPr>
        <w:t>Тел.: (0312) 31-43-20</w:t>
      </w:r>
      <w:bookmarkStart w:id="0" w:name="_GoBack"/>
      <w:bookmarkEnd w:id="0"/>
    </w:p>
    <w:sectPr w:rsidR="00D53797" w:rsidRPr="0004279C" w:rsidSect="00FA296D">
      <w:pgSz w:w="11906" w:h="16838"/>
      <w:pgMar w:top="1134" w:right="1133" w:bottom="1134" w:left="1701" w:header="708" w:footer="8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F4F" w:rsidRDefault="003F7F4F" w:rsidP="005F440C">
      <w:pPr>
        <w:spacing w:after="0" w:line="240" w:lineRule="auto"/>
      </w:pPr>
      <w:r>
        <w:separator/>
      </w:r>
    </w:p>
  </w:endnote>
  <w:endnote w:type="continuationSeparator" w:id="0">
    <w:p w:rsidR="003F7F4F" w:rsidRDefault="003F7F4F" w:rsidP="005F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F4F" w:rsidRDefault="003F7F4F" w:rsidP="005F440C">
      <w:pPr>
        <w:spacing w:after="0" w:line="240" w:lineRule="auto"/>
      </w:pPr>
      <w:r>
        <w:separator/>
      </w:r>
    </w:p>
  </w:footnote>
  <w:footnote w:type="continuationSeparator" w:id="0">
    <w:p w:rsidR="003F7F4F" w:rsidRDefault="003F7F4F" w:rsidP="005F44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F4F"/>
    <w:rsid w:val="00017FA4"/>
    <w:rsid w:val="0004279C"/>
    <w:rsid w:val="000844F1"/>
    <w:rsid w:val="000B6AB3"/>
    <w:rsid w:val="000D0015"/>
    <w:rsid w:val="000D5A4B"/>
    <w:rsid w:val="000F0503"/>
    <w:rsid w:val="001240EE"/>
    <w:rsid w:val="001322CE"/>
    <w:rsid w:val="00147042"/>
    <w:rsid w:val="00154CF0"/>
    <w:rsid w:val="00155C08"/>
    <w:rsid w:val="0016164F"/>
    <w:rsid w:val="00191560"/>
    <w:rsid w:val="00194607"/>
    <w:rsid w:val="001D4F2C"/>
    <w:rsid w:val="001E5A25"/>
    <w:rsid w:val="00231CE0"/>
    <w:rsid w:val="00261879"/>
    <w:rsid w:val="00262DCF"/>
    <w:rsid w:val="002A41AC"/>
    <w:rsid w:val="002D3241"/>
    <w:rsid w:val="002D6BE9"/>
    <w:rsid w:val="002E7726"/>
    <w:rsid w:val="002F6C30"/>
    <w:rsid w:val="00362F33"/>
    <w:rsid w:val="00365AA5"/>
    <w:rsid w:val="003A338D"/>
    <w:rsid w:val="003A6B69"/>
    <w:rsid w:val="003B0C2E"/>
    <w:rsid w:val="003B2B38"/>
    <w:rsid w:val="003F7F4F"/>
    <w:rsid w:val="00404958"/>
    <w:rsid w:val="00414A74"/>
    <w:rsid w:val="00421AE7"/>
    <w:rsid w:val="00475282"/>
    <w:rsid w:val="00487CF0"/>
    <w:rsid w:val="004D4CF3"/>
    <w:rsid w:val="00517B39"/>
    <w:rsid w:val="00553772"/>
    <w:rsid w:val="00592252"/>
    <w:rsid w:val="005A0C06"/>
    <w:rsid w:val="005B51E4"/>
    <w:rsid w:val="005D5EC5"/>
    <w:rsid w:val="005E017F"/>
    <w:rsid w:val="005E6EB0"/>
    <w:rsid w:val="005F361A"/>
    <w:rsid w:val="005F440C"/>
    <w:rsid w:val="005F4753"/>
    <w:rsid w:val="00611919"/>
    <w:rsid w:val="0061600C"/>
    <w:rsid w:val="00644E23"/>
    <w:rsid w:val="00662BE4"/>
    <w:rsid w:val="006738C7"/>
    <w:rsid w:val="006E6FE1"/>
    <w:rsid w:val="006F0727"/>
    <w:rsid w:val="00723EEC"/>
    <w:rsid w:val="007279D2"/>
    <w:rsid w:val="007658EC"/>
    <w:rsid w:val="007904E0"/>
    <w:rsid w:val="007E069C"/>
    <w:rsid w:val="00836DCA"/>
    <w:rsid w:val="0084373F"/>
    <w:rsid w:val="00874327"/>
    <w:rsid w:val="00891205"/>
    <w:rsid w:val="008A4E59"/>
    <w:rsid w:val="008C466C"/>
    <w:rsid w:val="008E00CF"/>
    <w:rsid w:val="008E71DF"/>
    <w:rsid w:val="008F75F1"/>
    <w:rsid w:val="00916846"/>
    <w:rsid w:val="00981BD8"/>
    <w:rsid w:val="009A3818"/>
    <w:rsid w:val="009B79A3"/>
    <w:rsid w:val="009F7F71"/>
    <w:rsid w:val="00A04A76"/>
    <w:rsid w:val="00A3121B"/>
    <w:rsid w:val="00A37FAA"/>
    <w:rsid w:val="00A60359"/>
    <w:rsid w:val="00A70837"/>
    <w:rsid w:val="00A80E5D"/>
    <w:rsid w:val="00AC453D"/>
    <w:rsid w:val="00AE5D26"/>
    <w:rsid w:val="00AE6D41"/>
    <w:rsid w:val="00B1779E"/>
    <w:rsid w:val="00B549E1"/>
    <w:rsid w:val="00B673AA"/>
    <w:rsid w:val="00B80BB6"/>
    <w:rsid w:val="00B858C3"/>
    <w:rsid w:val="00B85964"/>
    <w:rsid w:val="00BD0131"/>
    <w:rsid w:val="00BD67BA"/>
    <w:rsid w:val="00BD70FA"/>
    <w:rsid w:val="00BE1630"/>
    <w:rsid w:val="00BE5CB6"/>
    <w:rsid w:val="00C22987"/>
    <w:rsid w:val="00C236CC"/>
    <w:rsid w:val="00C27D91"/>
    <w:rsid w:val="00C6362D"/>
    <w:rsid w:val="00C96648"/>
    <w:rsid w:val="00CA21D8"/>
    <w:rsid w:val="00CA4C9A"/>
    <w:rsid w:val="00CD1E42"/>
    <w:rsid w:val="00CE5A9D"/>
    <w:rsid w:val="00CF4A3E"/>
    <w:rsid w:val="00D53797"/>
    <w:rsid w:val="00D61B1D"/>
    <w:rsid w:val="00D63134"/>
    <w:rsid w:val="00D65739"/>
    <w:rsid w:val="00D76A4A"/>
    <w:rsid w:val="00D85236"/>
    <w:rsid w:val="00D86911"/>
    <w:rsid w:val="00DD5965"/>
    <w:rsid w:val="00DE63B4"/>
    <w:rsid w:val="00DF3CF7"/>
    <w:rsid w:val="00E262E9"/>
    <w:rsid w:val="00E44C14"/>
    <w:rsid w:val="00E720C1"/>
    <w:rsid w:val="00EF7C3F"/>
    <w:rsid w:val="00F14FD6"/>
    <w:rsid w:val="00F55141"/>
    <w:rsid w:val="00F741C9"/>
    <w:rsid w:val="00F74303"/>
    <w:rsid w:val="00FA296D"/>
    <w:rsid w:val="00FB3EDC"/>
    <w:rsid w:val="00FC5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440C"/>
  </w:style>
  <w:style w:type="paragraph" w:styleId="a6">
    <w:name w:val="footer"/>
    <w:basedOn w:val="a"/>
    <w:link w:val="a7"/>
    <w:uiPriority w:val="99"/>
    <w:unhideWhenUsed/>
    <w:rsid w:val="005F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440C"/>
  </w:style>
  <w:style w:type="paragraph" w:styleId="a8">
    <w:name w:val="Balloon Text"/>
    <w:basedOn w:val="a"/>
    <w:link w:val="a9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7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F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440C"/>
  </w:style>
  <w:style w:type="paragraph" w:styleId="a6">
    <w:name w:val="footer"/>
    <w:basedOn w:val="a"/>
    <w:link w:val="a7"/>
    <w:uiPriority w:val="99"/>
    <w:unhideWhenUsed/>
    <w:rsid w:val="005F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440C"/>
  </w:style>
  <w:style w:type="paragraph" w:styleId="a8">
    <w:name w:val="Balloon Text"/>
    <w:basedOn w:val="a"/>
    <w:link w:val="a9"/>
    <w:uiPriority w:val="99"/>
    <w:semiHidden/>
    <w:unhideWhenUsed/>
    <w:rsid w:val="005F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Scanned%20Documents\.%20&#1058;&#1077;&#1082;&#1091;&#1095;&#1082;&#1072;\1.2%20&#1054;&#1073;&#1088;&#1072;&#1097;&#1077;&#1085;&#1080;&#1077;%20&#1075;&#1088;&#1072;&#1078;&#1076;&#1072;&#1085;%20-%20&#1056;&#1091;&#1089;&#1089;&#1082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CEB64-FC21-47D7-83AF-132BE0F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1.2 Обращение граждан - Русский</Template>
  <TotalTime>142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2015-10-01T10:59:00Z</cp:lastPrinted>
  <dcterms:created xsi:type="dcterms:W3CDTF">2015-08-19T12:13:00Z</dcterms:created>
  <dcterms:modified xsi:type="dcterms:W3CDTF">2015-10-02T06:14:00Z</dcterms:modified>
</cp:coreProperties>
</file>